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</w:rPr>
        <w:t>S3-254136</w:t>
      </w:r>
      <w:bookmarkStart w:id="7" w:name="_GoBack"/>
      <w:bookmarkEnd w:id="7"/>
    </w:p>
    <w:p>
      <w:pPr>
        <w:pStyle w:val="138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cs="Arial"/>
          <w:b/>
          <w:sz w:val="22"/>
          <w:szCs w:val="22"/>
        </w:rPr>
        <w:t>Dallas, US, 17 – 21 November 202</w:t>
      </w:r>
      <w:r>
        <w:rPr>
          <w:rFonts w:cs="Arial"/>
          <w:b/>
          <w:sz w:val="22"/>
          <w:szCs w:val="22"/>
          <w:lang w:val="sv-SE"/>
        </w:rPr>
        <w:t>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Reply LS on integrity failure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Times New Roman"/>
          <w:b/>
          <w:sz w:val="22"/>
          <w:szCs w:val="22"/>
          <w:lang w:eastAsia="zh-CN"/>
        </w:rPr>
        <w:t>R2-2507915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/S3-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 xml:space="preserve">254009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on integrity failure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RAN2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Ambient_IoT_solutions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ZTE (to be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SA3)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2, RAN3, CT1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Peilin Liu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highlight w:val="none"/>
          <w:lang w:val="en-US"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ascii="Times New Roman" w:hAnsi="Times New Roman" w:eastAsia="Times New Roman" w:cs="Times New Roman"/>
          <w:lang w:val="en-US" w:eastAsia="zh-CN"/>
        </w:rPr>
      </w:pPr>
      <w:r>
        <w:t xml:space="preserve">SA3 would </w:t>
      </w:r>
      <w:r>
        <w:rPr>
          <w:rFonts w:ascii="Times New Roman" w:hAnsi="Times New Roman" w:eastAsia="Times New Roman" w:cs="Times New Roman"/>
        </w:rPr>
        <w:t xml:space="preserve">like to thank </w:t>
      </w:r>
      <w:r>
        <w:rPr>
          <w:rFonts w:hint="eastAsia" w:ascii="Times New Roman" w:hAnsi="Times New Roman" w:eastAsia="Times New Roman" w:cs="Times New Roman"/>
          <w:lang w:val="en-US" w:eastAsia="zh-CN"/>
        </w:rPr>
        <w:t>RAN2</w:t>
      </w:r>
      <w:r>
        <w:rPr>
          <w:rFonts w:ascii="Times New Roman" w:hAnsi="Times New Roman" w:eastAsia="Times New Roman" w:cs="Times New Roman"/>
        </w:rPr>
        <w:t xml:space="preserve"> for their L</w:t>
      </w:r>
      <w:r>
        <w:rPr>
          <w:rFonts w:hint="eastAsia" w:ascii="Times New Roman" w:hAnsi="Times New Roman" w:eastAsia="Times New Roman" w:cs="Times New Roman"/>
          <w:lang w:val="en-US" w:eastAsia="zh-CN"/>
        </w:rPr>
        <w:t>S R2-2507915/S3-254009 on integrity failure.</w:t>
      </w:r>
    </w:p>
    <w:p>
      <w:pPr>
        <w:pStyle w:val="159"/>
        <w:numPr>
          <w:ilvl w:val="0"/>
          <w:numId w:val="0"/>
        </w:numPr>
        <w:ind w:leftChars="0"/>
        <w:rPr>
          <w:rFonts w:ascii="Arial" w:hAnsi="Arial" w:cs="Arial"/>
          <w:sz w:val="20"/>
          <w:szCs w:val="20"/>
          <w:lang w:eastAsia="zh-CN"/>
        </w:rPr>
      </w:pPr>
      <w:r>
        <w:rPr>
          <w:rFonts w:hint="eastAsia" w:ascii="Arial" w:hAnsi="Arial" w:cs="Arial"/>
          <w:sz w:val="20"/>
          <w:szCs w:val="20"/>
          <w:u w:val="single"/>
          <w:lang w:val="en-US" w:eastAsia="zh-CN"/>
        </w:rPr>
        <w:t xml:space="preserve">For the </w:t>
      </w:r>
      <w:r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>
        <w:rPr>
          <w:rFonts w:ascii="Arial" w:hAnsi="Arial" w:cs="Arial"/>
          <w:i/>
          <w:iCs/>
          <w:sz w:val="20"/>
          <w:szCs w:val="20"/>
          <w:lang w:eastAsia="zh-CN"/>
        </w:rPr>
        <w:t xml:space="preserve">whether, from the security perspective, it </w:t>
      </w:r>
      <w:r>
        <w:rPr>
          <w:rFonts w:hint="eastAsia" w:ascii="Arial" w:hAnsi="Arial" w:cs="Arial"/>
          <w:i/>
          <w:iCs/>
          <w:sz w:val="20"/>
          <w:szCs w:val="20"/>
          <w:lang w:eastAsia="zh-CN"/>
        </w:rPr>
        <w:t>is</w:t>
      </w:r>
      <w:r>
        <w:rPr>
          <w:rFonts w:ascii="Arial" w:hAnsi="Arial" w:cs="Arial"/>
          <w:i/>
          <w:iCs/>
          <w:sz w:val="20"/>
          <w:szCs w:val="20"/>
          <w:lang w:eastAsia="zh-CN"/>
        </w:rPr>
        <w:t xml:space="preserve"> allowed for the device to send an AS response to the reader for an </w:t>
      </w:r>
      <w:r>
        <w:rPr>
          <w:rFonts w:hint="eastAsia" w:ascii="Arial" w:hAnsi="Arial" w:cs="Arial"/>
          <w:i/>
          <w:iCs/>
          <w:sz w:val="20"/>
          <w:szCs w:val="20"/>
          <w:lang w:eastAsia="zh-CN"/>
        </w:rPr>
        <w:t>A-IoT</w:t>
      </w:r>
      <w:r>
        <w:rPr>
          <w:rFonts w:ascii="Arial" w:hAnsi="Arial" w:cs="Arial"/>
          <w:i/>
          <w:iCs/>
          <w:sz w:val="20"/>
          <w:szCs w:val="20"/>
          <w:lang w:eastAsia="zh-CN"/>
        </w:rPr>
        <w:t xml:space="preserve"> NAS message whose integrity protection check fails</w:t>
      </w:r>
      <w:r>
        <w:rPr>
          <w:rFonts w:ascii="Arial" w:hAnsi="Arial" w:cs="Arial"/>
          <w:sz w:val="20"/>
          <w:szCs w:val="20"/>
          <w:lang w:eastAsia="zh-CN"/>
        </w:rPr>
        <w:t>;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/>
          <w:lang w:val="en-US" w:eastAsia="zh-CN"/>
        </w:rPr>
        <w:t>In SA3, i</w:t>
      </w:r>
      <w:r>
        <w:rPr>
          <w:lang w:eastAsia="zh-CN"/>
        </w:rPr>
        <w:t xml:space="preserve">t is assumed that there is only one round of command procedure per device following an inventory procedure. </w:t>
      </w:r>
      <w:r>
        <w:rPr>
          <w:rFonts w:hint="eastAsia"/>
          <w:lang w:val="en-US" w:eastAsia="zh-CN"/>
        </w:rPr>
        <w:t>Re</w:t>
      </w:r>
      <w:r>
        <w:rPr>
          <w:lang w:eastAsia="zh-CN"/>
        </w:rPr>
        <w:t>transmission</w:t>
      </w:r>
      <w:r>
        <w:rPr>
          <w:rFonts w:hint="eastAsia"/>
          <w:lang w:val="en-US" w:eastAsia="zh-CN"/>
        </w:rPr>
        <w:t xml:space="preserve"> a command message is not considered in R19. And the retransmission may cause replay attack. Therefore, for R19 device, it is not allowed to send an </w:t>
      </w:r>
      <w:r>
        <w:rPr>
          <w:rFonts w:hint="eastAsia" w:cs="Times New Roman"/>
          <w:lang w:val="en-US" w:eastAsia="zh-CN"/>
        </w:rPr>
        <w:t>AS response for integrity protection check fails.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RAN2</w:t>
      </w:r>
      <w:r>
        <w:rPr>
          <w:bCs/>
          <w:lang w:val="en-US" w:eastAsia="zh-CN"/>
        </w:rPr>
        <w:t xml:space="preserve"> to take above answers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09 - 13 Feb 2026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India, IN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SA3#127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13 - 17 Apr 2026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Malta , MT</w:t>
      </w:r>
    </w:p>
    <w:p>
      <w:pPr>
        <w:rPr>
          <w:rFonts w:eastAsia="宋体"/>
          <w:lang w:val="en-US" w:eastAsia="zh-CN"/>
        </w:rPr>
      </w:pP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0B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2B33E47"/>
    <w:rsid w:val="06036557"/>
    <w:rsid w:val="068957E5"/>
    <w:rsid w:val="06C27A76"/>
    <w:rsid w:val="0D763246"/>
    <w:rsid w:val="0E37010B"/>
    <w:rsid w:val="13C603CB"/>
    <w:rsid w:val="14330732"/>
    <w:rsid w:val="16887E0D"/>
    <w:rsid w:val="1DD07D0F"/>
    <w:rsid w:val="1E33399B"/>
    <w:rsid w:val="1F8C6C0D"/>
    <w:rsid w:val="200A0AB2"/>
    <w:rsid w:val="229C2805"/>
    <w:rsid w:val="23CC00B9"/>
    <w:rsid w:val="246F4910"/>
    <w:rsid w:val="249B32C0"/>
    <w:rsid w:val="2B4E089B"/>
    <w:rsid w:val="2CBD7369"/>
    <w:rsid w:val="2D853718"/>
    <w:rsid w:val="2E2446EC"/>
    <w:rsid w:val="2F1223A0"/>
    <w:rsid w:val="338705C0"/>
    <w:rsid w:val="35786D82"/>
    <w:rsid w:val="360E3C43"/>
    <w:rsid w:val="391C048E"/>
    <w:rsid w:val="3B324532"/>
    <w:rsid w:val="3B4C0F26"/>
    <w:rsid w:val="40BE28BD"/>
    <w:rsid w:val="43A831E9"/>
    <w:rsid w:val="448A7EC2"/>
    <w:rsid w:val="46A249DC"/>
    <w:rsid w:val="49B751D9"/>
    <w:rsid w:val="4B325670"/>
    <w:rsid w:val="4C9C523A"/>
    <w:rsid w:val="4D3E1A93"/>
    <w:rsid w:val="54C70028"/>
    <w:rsid w:val="554B79D7"/>
    <w:rsid w:val="554C5004"/>
    <w:rsid w:val="556409C5"/>
    <w:rsid w:val="55F92E9D"/>
    <w:rsid w:val="57372BFD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EB0AAD"/>
    <w:rsid w:val="67981CAE"/>
    <w:rsid w:val="67AB562D"/>
    <w:rsid w:val="67F0351E"/>
    <w:rsid w:val="69344F1E"/>
    <w:rsid w:val="6AEF613F"/>
    <w:rsid w:val="6C62468C"/>
    <w:rsid w:val="6D5524FC"/>
    <w:rsid w:val="6F70436D"/>
    <w:rsid w:val="70812850"/>
    <w:rsid w:val="715379A3"/>
    <w:rsid w:val="72051EB7"/>
    <w:rsid w:val="72AD4BBE"/>
    <w:rsid w:val="74D715F8"/>
    <w:rsid w:val="75CE1848"/>
    <w:rsid w:val="766B0A5C"/>
    <w:rsid w:val="79365CD0"/>
    <w:rsid w:val="7B5D1C18"/>
    <w:rsid w:val="7D7905DA"/>
    <w:rsid w:val="7E120334"/>
    <w:rsid w:val="7E26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431</Words>
  <Characters>2461</Characters>
  <Lines>20</Lines>
  <Paragraphs>5</Paragraphs>
  <TotalTime>0</TotalTime>
  <ScaleCrop>false</ScaleCrop>
  <LinksUpToDate>false</LinksUpToDate>
  <CharactersWithSpaces>2887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2025-11-10T02:49:54Z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D44AA578C5E842B2BDE736A8E70C35B8</vt:lpwstr>
  </property>
</Properties>
</file>